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E549C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KNYGHT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fl.1407)</w:t>
      </w:r>
    </w:p>
    <w:p w14:paraId="4110D91C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of Norwich.</w:t>
      </w:r>
    </w:p>
    <w:p w14:paraId="3E65EB80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7086FA7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9B057EC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Nov.1407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granted letters of protection prior to going to serve in </w:t>
      </w:r>
      <w:proofErr w:type="spellStart"/>
      <w:proofErr w:type="gramStart"/>
      <w:r>
        <w:rPr>
          <w:rFonts w:cs="Times New Roman"/>
          <w:color w:val="282B30"/>
          <w:szCs w:val="24"/>
          <w:shd w:val="clear" w:color="auto" w:fill="FFFFFF"/>
        </w:rPr>
        <w:t>Guisnes</w:t>
      </w:r>
      <w:proofErr w:type="spellEnd"/>
      <w:proofErr w:type="gramEnd"/>
      <w:r>
        <w:rPr>
          <w:rFonts w:cs="Times New Roman"/>
          <w:color w:val="282B30"/>
          <w:szCs w:val="24"/>
          <w:shd w:val="clear" w:color="auto" w:fill="FFFFFF"/>
        </w:rPr>
        <w:t xml:space="preserve"> </w:t>
      </w:r>
    </w:p>
    <w:p w14:paraId="0D29D50D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Castle and the Calais Marches under the command of Thomas of Lancaster,</w:t>
      </w:r>
    </w:p>
    <w:p w14:paraId="18DEFECF" w14:textId="77777777" w:rsidR="002F41BB" w:rsidRPr="00973019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Duke of Clarence(q.v.).</w:t>
      </w:r>
    </w:p>
    <w:p w14:paraId="3DE20FAF" w14:textId="77777777" w:rsidR="002F41BB" w:rsidRDefault="002F41BB" w:rsidP="002F41B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m22,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480872A" w14:textId="77777777" w:rsidR="002F41BB" w:rsidRDefault="002F41BB" w:rsidP="002F41B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January 2023)</w:t>
      </w:r>
    </w:p>
    <w:p w14:paraId="71CE20E2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BD07B03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80BCDC6" w14:textId="77777777" w:rsidR="002F41BB" w:rsidRDefault="002F41BB" w:rsidP="002F41B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March 2023</w:t>
      </w:r>
    </w:p>
    <w:p w14:paraId="402CC8D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DB886" w14:textId="77777777" w:rsidR="002F41BB" w:rsidRDefault="002F41BB" w:rsidP="009139A6">
      <w:r>
        <w:separator/>
      </w:r>
    </w:p>
  </w:endnote>
  <w:endnote w:type="continuationSeparator" w:id="0">
    <w:p w14:paraId="0DB9FC05" w14:textId="77777777" w:rsidR="002F41BB" w:rsidRDefault="002F41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EF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F391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E7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1546C" w14:textId="77777777" w:rsidR="002F41BB" w:rsidRDefault="002F41BB" w:rsidP="009139A6">
      <w:r>
        <w:separator/>
      </w:r>
    </w:p>
  </w:footnote>
  <w:footnote w:type="continuationSeparator" w:id="0">
    <w:p w14:paraId="79E53454" w14:textId="77777777" w:rsidR="002F41BB" w:rsidRDefault="002F41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C8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90E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F3A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BB"/>
    <w:rsid w:val="000666E0"/>
    <w:rsid w:val="002510B7"/>
    <w:rsid w:val="002F41B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4603B"/>
  <w15:chartTrackingRefBased/>
  <w15:docId w15:val="{114365BA-C389-4B2A-99B3-E1806FCD6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2023-03-16T19:15:00Z</dcterms:created>
  <dcterms:modified xsi:type="dcterms:W3CDTF">2023-03-16T19:15:00Z</dcterms:modified>
</cp:coreProperties>
</file>